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sir William TOFFT</w:t>
      </w:r>
      <w:r>
        <w:t xml:space="preserve">      (fl.1509)</w:t>
      </w:r>
    </w:p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Vicar of </w:t>
      </w:r>
      <w:proofErr w:type="spellStart"/>
      <w:r>
        <w:t>Linstead</w:t>
      </w:r>
      <w:proofErr w:type="spellEnd"/>
      <w:r>
        <w:t>, Kent.</w:t>
      </w:r>
    </w:p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p.473)</w:t>
      </w:r>
    </w:p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7F9E" w:rsidRDefault="00447F9E" w:rsidP="00447F9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447F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F9E" w:rsidRDefault="00447F9E" w:rsidP="00E71FC3">
      <w:pPr>
        <w:spacing w:after="0" w:line="240" w:lineRule="auto"/>
      </w:pPr>
      <w:r>
        <w:separator/>
      </w:r>
    </w:p>
  </w:endnote>
  <w:endnote w:type="continuationSeparator" w:id="0">
    <w:p w:rsidR="00447F9E" w:rsidRDefault="00447F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F9E" w:rsidRDefault="00447F9E" w:rsidP="00E71FC3">
      <w:pPr>
        <w:spacing w:after="0" w:line="240" w:lineRule="auto"/>
      </w:pPr>
      <w:r>
        <w:separator/>
      </w:r>
    </w:p>
  </w:footnote>
  <w:footnote w:type="continuationSeparator" w:id="0">
    <w:p w:rsidR="00447F9E" w:rsidRDefault="00447F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F9E"/>
    <w:rsid w:val="001A7C09"/>
    <w:rsid w:val="00447F9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64FF71-A734-4C51-88C2-523DAFCF0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2017-11-14T17:00:00Z</dcterms:created>
  <dcterms:modified xsi:type="dcterms:W3CDTF">2017-11-14T17:01:00Z</dcterms:modified>
</cp:coreProperties>
</file>